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danych.docx</dmsv2BaseFileName>
    <dmsv2BaseDisplayName xmlns="http://schemas.microsoft.com/sharepoint/v3">Załącznik nr 6 do SWZ - Wzór umowy powierzenia przetwarzania danych</dmsv2BaseDisplayName>
    <dmsv2SWPP2ObjectNumber xmlns="http://schemas.microsoft.com/sharepoint/v3">POST/DYS/OLD/GZ/01343/2026                        </dmsv2SWPP2ObjectNumber>
    <dmsv2SWPP2SumMD5 xmlns="http://schemas.microsoft.com/sharepoint/v3">e7b87269fe809be56be110342efcc913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24920585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FJ3FSM7XJ42E-819859022-5598</_dlc_DocId>
    <_dlc_DocIdUrl xmlns="a19cb1c7-c5c7-46d4-85ae-d83685407bba">
      <Url>https://swpp2.dms.gkpge.pl/sites/43/_layouts/15/DocIdRedir.aspx?ID=FJ3FSM7XJ42E-819859022-5598</Url>
      <Description>FJ3FSM7XJ42E-819859022-5598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21B9BFEB-C484-4097-952E-80E48B62AFE4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28CFCBC-4E67-4480-BDDD-FDE14AF9A31C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7c048f33-7239-4bc6-967d-664f11c4e820</vt:lpwstr>
  </property>
</Properties>
</file>